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19CC" w14:textId="77777777" w:rsidR="00C45CA3" w:rsidRPr="00236E8F" w:rsidRDefault="00C45CA3" w:rsidP="00C45CA3">
      <w:pPr>
        <w:pStyle w:val="kopfallgem9"/>
      </w:pPr>
    </w:p>
    <w:p w14:paraId="1DEF9987" w14:textId="77777777" w:rsidR="00B51B6B" w:rsidRDefault="00B51B6B" w:rsidP="00B51B6B">
      <w:bookmarkStart w:id="0" w:name="eAnschrift"/>
    </w:p>
    <w:bookmarkEnd w:id="0"/>
    <w:p w14:paraId="0BE19189" w14:textId="77777777" w:rsidR="00C45CA3" w:rsidRDefault="00C45CA3" w:rsidP="00C45CA3"/>
    <w:p w14:paraId="6798DECD" w14:textId="77777777" w:rsidR="00C45CA3" w:rsidRDefault="00C45CA3" w:rsidP="00C45CA3"/>
    <w:p w14:paraId="6EA85ADA" w14:textId="77777777" w:rsidR="00C45CA3" w:rsidRDefault="00C45CA3" w:rsidP="00C45CA3">
      <w:pPr>
        <w:pStyle w:val="kopfallgemArial"/>
      </w:pPr>
      <w:r>
        <w:br w:type="column"/>
      </w:r>
    </w:p>
    <w:p w14:paraId="4BB24B1D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A9A219" wp14:editId="12BCA2A7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CB8553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58C6ABA0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58B2F73C" w14:textId="160962C0" w:rsidR="00C45CA3" w:rsidRPr="00B74767" w:rsidRDefault="00327D25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64C39807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EAC3F93" w14:textId="78C83828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327D25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710FCDFB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65DFF63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5F1B2D57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30A73B2C" w14:textId="77777777" w:rsidR="00A5040A" w:rsidRPr="00A5040A" w:rsidRDefault="0010372E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9A219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6CB8553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58C6ABA0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58B2F73C" w14:textId="160962C0" w:rsidR="00C45CA3" w:rsidRPr="00B74767" w:rsidRDefault="00327D25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64C39807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EAC3F93" w14:textId="78C83828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327D25">
                        <w:t>38</w:t>
                      </w:r>
                      <w:r w:rsidR="004029EA">
                        <w:t>5</w:t>
                      </w:r>
                    </w:p>
                    <w:p w14:paraId="710FCDFB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65DFF63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5F1B2D57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30A73B2C" w14:textId="77777777" w:rsidR="00A5040A" w:rsidRPr="00A5040A" w:rsidRDefault="0010372E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1F8835C" w14:textId="77777777" w:rsidR="00000C8C" w:rsidRDefault="00000C8C" w:rsidP="00C45CA3">
      <w:pPr>
        <w:pStyle w:val="kopfallgemArial"/>
      </w:pPr>
    </w:p>
    <w:p w14:paraId="05D42283" w14:textId="77777777" w:rsidR="00000C8C" w:rsidRDefault="00000C8C" w:rsidP="00C45CA3">
      <w:pPr>
        <w:pStyle w:val="kopfallgemArial"/>
      </w:pPr>
    </w:p>
    <w:p w14:paraId="363CB702" w14:textId="77777777" w:rsidR="00000C8C" w:rsidRDefault="00000C8C" w:rsidP="00C45CA3">
      <w:pPr>
        <w:pStyle w:val="kopfallgemArial"/>
      </w:pPr>
    </w:p>
    <w:p w14:paraId="5245A323" w14:textId="77777777" w:rsidR="00000C8C" w:rsidRDefault="00000C8C" w:rsidP="00C45CA3">
      <w:pPr>
        <w:pStyle w:val="kopfallgemArial"/>
      </w:pPr>
    </w:p>
    <w:p w14:paraId="549066A1" w14:textId="77777777" w:rsidR="00000C8C" w:rsidRDefault="00000C8C" w:rsidP="00C45CA3">
      <w:pPr>
        <w:pStyle w:val="kopfallgemArial"/>
      </w:pPr>
    </w:p>
    <w:p w14:paraId="42BE246D" w14:textId="77777777" w:rsidR="00000C8C" w:rsidRDefault="00000C8C" w:rsidP="00C45CA3">
      <w:pPr>
        <w:pStyle w:val="kopfallgemArial"/>
      </w:pPr>
    </w:p>
    <w:p w14:paraId="13883FB1" w14:textId="77777777" w:rsidR="00000C8C" w:rsidRDefault="00000C8C" w:rsidP="00C45CA3">
      <w:pPr>
        <w:pStyle w:val="kopfallgemArial"/>
      </w:pPr>
    </w:p>
    <w:p w14:paraId="6D0037D3" w14:textId="77777777" w:rsidR="00000C8C" w:rsidRDefault="00000C8C" w:rsidP="00C45CA3">
      <w:pPr>
        <w:pStyle w:val="kopfallgemArial"/>
      </w:pPr>
    </w:p>
    <w:p w14:paraId="3C6A8147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5CEE62B9" w14:textId="5583C47E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327D25" w:rsidRPr="00327D25">
        <w:rPr>
          <w:sz w:val="14"/>
          <w:szCs w:val="14"/>
        </w:rPr>
        <w:t>31/B/140/26/FD15</w:t>
      </w:r>
    </w:p>
    <w:p w14:paraId="404E3C8E" w14:textId="465B28C4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327D25">
        <w:rPr>
          <w:sz w:val="15"/>
          <w:szCs w:val="15"/>
        </w:rPr>
        <w:t>20.07.2026</w:t>
      </w:r>
    </w:p>
    <w:p w14:paraId="1475FC44" w14:textId="77777777" w:rsidR="00C45CA3" w:rsidRDefault="00C45CA3" w:rsidP="00C45CA3"/>
    <w:p w14:paraId="0D5B66AB" w14:textId="77777777" w:rsidR="00CD1F1A" w:rsidRDefault="00CD1F1A" w:rsidP="00C45CA3"/>
    <w:p w14:paraId="067E56D0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37D50EE1" w14:textId="2368F0A1" w:rsidR="004029EA" w:rsidRDefault="00327D25" w:rsidP="00311E25">
      <w:pPr>
        <w:rPr>
          <w:b/>
          <w:sz w:val="20"/>
        </w:rPr>
      </w:pPr>
      <w:r>
        <w:rPr>
          <w:b/>
          <w:sz w:val="20"/>
        </w:rPr>
        <w:t>Zimmer- und Holzbauarbeiten am Neubau der Rettungswache Meschede-</w:t>
      </w:r>
      <w:proofErr w:type="spellStart"/>
      <w:r>
        <w:rPr>
          <w:b/>
          <w:sz w:val="20"/>
        </w:rPr>
        <w:t>Enste</w:t>
      </w:r>
      <w:proofErr w:type="spellEnd"/>
    </w:p>
    <w:p w14:paraId="03A892C0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75128E63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63ED6679" w14:textId="77777777" w:rsidR="00A602DA" w:rsidRPr="004A5ECD" w:rsidRDefault="00A602DA" w:rsidP="00C45CA3">
      <w:pPr>
        <w:rPr>
          <w:sz w:val="20"/>
        </w:rPr>
      </w:pPr>
    </w:p>
    <w:p w14:paraId="25810933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624AA9D0" w14:textId="77777777" w:rsidR="00CD1F1A" w:rsidRPr="004A5ECD" w:rsidRDefault="00CD1F1A" w:rsidP="00B51B6B">
      <w:pPr>
        <w:rPr>
          <w:sz w:val="20"/>
        </w:rPr>
      </w:pPr>
    </w:p>
    <w:p w14:paraId="65618AEB" w14:textId="77777777" w:rsidR="00CD1F1A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A602DA">
        <w:rPr>
          <w:sz w:val="20"/>
        </w:rPr>
        <w:t xml:space="preserve">Es gelten </w:t>
      </w:r>
      <w:r w:rsidR="00A602DA" w:rsidRPr="00A602DA">
        <w:rPr>
          <w:sz w:val="20"/>
        </w:rPr>
        <w:t>die Allgemeinen Vertragsbedingungen für die Aus</w:t>
      </w:r>
      <w:r w:rsidR="00A602DA">
        <w:rPr>
          <w:sz w:val="20"/>
        </w:rPr>
        <w:t>führung von Bauleistungen (VOB/</w:t>
      </w:r>
      <w:r w:rsidR="00A602DA" w:rsidRPr="00A602DA">
        <w:rPr>
          <w:sz w:val="20"/>
        </w:rPr>
        <w:t xml:space="preserve">B) </w:t>
      </w:r>
      <w:r w:rsidR="00A602DA">
        <w:rPr>
          <w:sz w:val="20"/>
        </w:rPr>
        <w:t>und die Allgemei</w:t>
      </w:r>
      <w:r w:rsidR="00A602DA" w:rsidRPr="00A602DA">
        <w:rPr>
          <w:sz w:val="20"/>
        </w:rPr>
        <w:t>nen Technischen Vertragsbedingungen f</w:t>
      </w:r>
      <w:r w:rsidR="00A602DA">
        <w:rPr>
          <w:sz w:val="20"/>
        </w:rPr>
        <w:t xml:space="preserve">ür Bauleistungen (VOB/C) in der </w:t>
      </w:r>
      <w:r w:rsidR="00A602DA" w:rsidRPr="00A602DA">
        <w:rPr>
          <w:sz w:val="20"/>
        </w:rPr>
        <w:t>z. Z. gültigen Fassung</w:t>
      </w:r>
      <w:r w:rsidR="00A602DA">
        <w:rPr>
          <w:sz w:val="20"/>
        </w:rPr>
        <w:t xml:space="preserve"> </w:t>
      </w:r>
      <w:r w:rsidR="008B2B0F" w:rsidRPr="008B2B0F">
        <w:rPr>
          <w:sz w:val="20"/>
        </w:rPr>
        <w:t>sowie die beigefügten besonderen Vertragsbedingungen.</w:t>
      </w:r>
    </w:p>
    <w:p w14:paraId="6A1B4AF6" w14:textId="77777777" w:rsidR="00C36E43" w:rsidRPr="004A5ECD" w:rsidRDefault="00C36E43" w:rsidP="009E69EE">
      <w:pPr>
        <w:jc w:val="both"/>
        <w:rPr>
          <w:sz w:val="20"/>
        </w:rPr>
      </w:pPr>
    </w:p>
    <w:p w14:paraId="3417A74B" w14:textId="1669CE24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327D25">
        <w:rPr>
          <w:b/>
          <w:sz w:val="20"/>
        </w:rPr>
        <w:t>04.08.2026</w:t>
      </w:r>
      <w:r w:rsidR="00CD1F1A" w:rsidRPr="004A5ECD">
        <w:rPr>
          <w:b/>
          <w:sz w:val="20"/>
        </w:rPr>
        <w:t xml:space="preserve">, </w:t>
      </w:r>
      <w:r w:rsidR="00327D25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0A79BF9E" w14:textId="77777777" w:rsidR="004A5ECD" w:rsidRPr="004A5ECD" w:rsidRDefault="004A5ECD" w:rsidP="009E69EE">
      <w:pPr>
        <w:jc w:val="both"/>
        <w:rPr>
          <w:b/>
          <w:sz w:val="20"/>
        </w:rPr>
      </w:pPr>
    </w:p>
    <w:p w14:paraId="7BB8BBEE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790E87C1" w14:textId="77777777" w:rsidR="004A5ECD" w:rsidRDefault="004A5ECD" w:rsidP="009E69EE">
      <w:pPr>
        <w:jc w:val="both"/>
        <w:rPr>
          <w:sz w:val="20"/>
        </w:rPr>
      </w:pPr>
    </w:p>
    <w:p w14:paraId="3D7ADF57" w14:textId="0BC62431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327D25">
        <w:rPr>
          <w:sz w:val="20"/>
        </w:rPr>
        <w:t>28.08.2026</w:t>
      </w:r>
    </w:p>
    <w:p w14:paraId="2DD6D98F" w14:textId="77777777" w:rsidR="00A4233A" w:rsidRDefault="00A4233A" w:rsidP="009E69EE">
      <w:pPr>
        <w:jc w:val="both"/>
        <w:rPr>
          <w:sz w:val="20"/>
        </w:rPr>
      </w:pPr>
    </w:p>
    <w:p w14:paraId="26650B55" w14:textId="2E2D9F6B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327D25">
        <w:rPr>
          <w:sz w:val="20"/>
        </w:rPr>
        <w:t>36. – 38.KW 2026</w:t>
      </w:r>
    </w:p>
    <w:p w14:paraId="0D708131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3018E8F4" w14:textId="74E00FC8" w:rsidR="004A5ECD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327D25">
        <w:rPr>
          <w:sz w:val="20"/>
        </w:rPr>
        <w:t xml:space="preserve">Neubau der Rettungswache Winterberg, </w:t>
      </w:r>
    </w:p>
    <w:p w14:paraId="3A288DA3" w14:textId="1D3B5F0E" w:rsidR="00327D25" w:rsidRDefault="00327D25" w:rsidP="008843D0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Auf dem Bruch 3</w:t>
      </w:r>
    </w:p>
    <w:p w14:paraId="4E093C46" w14:textId="1AF6E21F" w:rsidR="00327D25" w:rsidRDefault="00327D25" w:rsidP="008843D0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59872 Meschede</w:t>
      </w:r>
    </w:p>
    <w:p w14:paraId="20550ED0" w14:textId="77777777" w:rsidR="00FD2625" w:rsidRDefault="00FD2625" w:rsidP="009E69EE">
      <w:pPr>
        <w:jc w:val="both"/>
        <w:rPr>
          <w:sz w:val="20"/>
        </w:rPr>
      </w:pPr>
    </w:p>
    <w:p w14:paraId="7A2613FB" w14:textId="77777777" w:rsidR="00FD2625" w:rsidRDefault="00FD2625" w:rsidP="009E69EE">
      <w:pPr>
        <w:jc w:val="both"/>
        <w:rPr>
          <w:sz w:val="20"/>
        </w:rPr>
      </w:pPr>
    </w:p>
    <w:p w14:paraId="21D97CE5" w14:textId="77777777" w:rsidR="00A602DA" w:rsidRDefault="00A602DA" w:rsidP="009E69EE">
      <w:pPr>
        <w:jc w:val="both"/>
        <w:rPr>
          <w:sz w:val="20"/>
        </w:rPr>
      </w:pPr>
    </w:p>
    <w:p w14:paraId="2F9928A5" w14:textId="77777777" w:rsidR="00A602DA" w:rsidRDefault="00A602DA" w:rsidP="009E69EE">
      <w:pPr>
        <w:jc w:val="both"/>
        <w:rPr>
          <w:sz w:val="20"/>
        </w:rPr>
      </w:pPr>
    </w:p>
    <w:p w14:paraId="21B91869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2BAD787F" w14:textId="77777777" w:rsidR="00327D25" w:rsidRPr="00327D25" w:rsidRDefault="00327D25" w:rsidP="00327D25">
      <w:pPr>
        <w:jc w:val="both"/>
        <w:rPr>
          <w:sz w:val="20"/>
        </w:rPr>
      </w:pPr>
      <w:r w:rsidRPr="00327D25">
        <w:rPr>
          <w:sz w:val="20"/>
        </w:rPr>
        <w:t>Gegenstand der Ausschreibung Zimmer- und Holzbauarbeiten für die Dachkonstruktion zum</w:t>
      </w:r>
    </w:p>
    <w:p w14:paraId="54EA3F26" w14:textId="2F1A5392" w:rsidR="0041576D" w:rsidRDefault="00327D25" w:rsidP="00327D25">
      <w:pPr>
        <w:jc w:val="both"/>
        <w:rPr>
          <w:sz w:val="20"/>
        </w:rPr>
      </w:pPr>
      <w:r w:rsidRPr="00327D25">
        <w:rPr>
          <w:sz w:val="20"/>
        </w:rPr>
        <w:t>Neubau der Rettungswache Meschede-</w:t>
      </w:r>
      <w:proofErr w:type="spellStart"/>
      <w:r w:rsidRPr="00327D25">
        <w:rPr>
          <w:sz w:val="20"/>
        </w:rPr>
        <w:t>Enste</w:t>
      </w:r>
      <w:proofErr w:type="spellEnd"/>
      <w:r w:rsidRPr="00327D25">
        <w:rPr>
          <w:sz w:val="20"/>
        </w:rPr>
        <w:t xml:space="preserve"> ist die Erstellung und Ausführung der Dachkonstruktion, einschließlich</w:t>
      </w:r>
      <w:r>
        <w:rPr>
          <w:sz w:val="20"/>
        </w:rPr>
        <w:t xml:space="preserve"> </w:t>
      </w:r>
      <w:r w:rsidRPr="00327D25">
        <w:rPr>
          <w:sz w:val="20"/>
        </w:rPr>
        <w:t>aller Werk-, Abbund- und Montageplanung.</w:t>
      </w:r>
    </w:p>
    <w:p w14:paraId="72BF8FEC" w14:textId="77777777" w:rsidR="00327D25" w:rsidRDefault="00327D25" w:rsidP="00327D25">
      <w:pPr>
        <w:jc w:val="both"/>
        <w:rPr>
          <w:sz w:val="20"/>
        </w:rPr>
      </w:pPr>
    </w:p>
    <w:p w14:paraId="6FBA774F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Werkplanung</w:t>
      </w:r>
    </w:p>
    <w:p w14:paraId="5F800C35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 xml:space="preserve">Anfertigung von </w:t>
      </w:r>
      <w:proofErr w:type="spellStart"/>
      <w:r w:rsidRPr="00327D25">
        <w:rPr>
          <w:rFonts w:eastAsia="Calibri"/>
          <w:sz w:val="20"/>
          <w:szCs w:val="20"/>
        </w:rPr>
        <w:t>Abbundplänen</w:t>
      </w:r>
      <w:proofErr w:type="spellEnd"/>
      <w:r w:rsidRPr="00327D25">
        <w:rPr>
          <w:rFonts w:eastAsia="Calibri"/>
          <w:sz w:val="20"/>
          <w:szCs w:val="20"/>
        </w:rPr>
        <w:t>, Holzlisten, Detailzeichnungen der Anschlüsse sowie Verlege und Montageplänen, Integration aller statischen Vorgaben.</w:t>
      </w:r>
    </w:p>
    <w:p w14:paraId="4E61267E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</w:p>
    <w:p w14:paraId="000E966E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- 97 m Fußschwelle 24/8</w:t>
      </w:r>
    </w:p>
    <w:p w14:paraId="4AADA798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- 18 m3 Liefern von KVH</w:t>
      </w:r>
    </w:p>
    <w:p w14:paraId="03033D74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- 590 m Abbinden und Aufstellen von Konstruktionsvollholz</w:t>
      </w:r>
    </w:p>
    <w:p w14:paraId="2E5933FA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- 90 m Blockholz 12/12 und 10/24</w:t>
      </w:r>
    </w:p>
    <w:p w14:paraId="2F2BD770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- 1 m3 Brettschichtholz BS Gl 24 c</w:t>
      </w:r>
    </w:p>
    <w:p w14:paraId="3FF4B775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- 25,5 m Abbinden Brettsperrholz</w:t>
      </w:r>
    </w:p>
    <w:p w14:paraId="2A2EE031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lastRenderedPageBreak/>
        <w:t xml:space="preserve">- 1 </w:t>
      </w:r>
      <w:proofErr w:type="spellStart"/>
      <w:r w:rsidRPr="00327D25">
        <w:rPr>
          <w:rFonts w:eastAsia="Calibri"/>
          <w:sz w:val="20"/>
          <w:szCs w:val="20"/>
        </w:rPr>
        <w:t>psch</w:t>
      </w:r>
      <w:proofErr w:type="spellEnd"/>
      <w:r w:rsidRPr="00327D25">
        <w:rPr>
          <w:rFonts w:eastAsia="Calibri"/>
          <w:sz w:val="20"/>
          <w:szCs w:val="20"/>
        </w:rPr>
        <w:t xml:space="preserve"> Kleineisenteile</w:t>
      </w:r>
    </w:p>
    <w:p w14:paraId="635B85B9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- 565 m2 Dachscheibe aus OSB-Platten 22mm</w:t>
      </w:r>
    </w:p>
    <w:p w14:paraId="492606D0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- 4 St. Wechsel für Lichtkuppeln 80x 80 herstellen</w:t>
      </w:r>
    </w:p>
    <w:p w14:paraId="52E03606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- 14 St. Durchdringungen in OSB-Platte 22mm</w:t>
      </w:r>
    </w:p>
    <w:p w14:paraId="7E85638F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- 7 St. Pultdachbinder 20/80 Länge 12,205 m</w:t>
      </w:r>
    </w:p>
    <w:p w14:paraId="5E496DEB" w14:textId="77777777" w:rsidR="00327D25" w:rsidRP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- 140 m Gurte aus Nadelholz C24 liefern und montieren</w:t>
      </w:r>
    </w:p>
    <w:p w14:paraId="5C7FDBE8" w14:textId="420AABB5" w:rsidR="00327D25" w:rsidRDefault="00327D25" w:rsidP="00327D25">
      <w:pPr>
        <w:jc w:val="both"/>
        <w:rPr>
          <w:rFonts w:eastAsia="Calibri"/>
          <w:sz w:val="20"/>
          <w:szCs w:val="20"/>
        </w:rPr>
      </w:pPr>
      <w:r w:rsidRPr="00327D25">
        <w:rPr>
          <w:rFonts w:eastAsia="Calibri"/>
          <w:sz w:val="20"/>
          <w:szCs w:val="20"/>
        </w:rPr>
        <w:t>- 9 St. Gelenkiger Gurtanschluss mittels Schlitzblech herstellen</w:t>
      </w:r>
    </w:p>
    <w:p w14:paraId="398567D3" w14:textId="77777777" w:rsidR="00E97206" w:rsidRDefault="00E97206" w:rsidP="009E69EE">
      <w:pPr>
        <w:jc w:val="both"/>
        <w:rPr>
          <w:rFonts w:eastAsia="Calibri"/>
          <w:sz w:val="20"/>
          <w:szCs w:val="20"/>
        </w:rPr>
      </w:pPr>
    </w:p>
    <w:p w14:paraId="4DC6935B" w14:textId="77777777" w:rsidR="000224A1" w:rsidRPr="00A4233A" w:rsidRDefault="000224A1" w:rsidP="009E69EE">
      <w:pPr>
        <w:jc w:val="both"/>
        <w:rPr>
          <w:rFonts w:eastAsia="Calibri"/>
          <w:sz w:val="20"/>
          <w:szCs w:val="20"/>
        </w:rPr>
      </w:pPr>
    </w:p>
    <w:p w14:paraId="4DECED62" w14:textId="77777777" w:rsidR="000852F6" w:rsidRPr="00A4233A" w:rsidRDefault="000852F6" w:rsidP="009E69EE">
      <w:pPr>
        <w:jc w:val="both"/>
        <w:rPr>
          <w:rFonts w:eastAsia="Calibri"/>
          <w:sz w:val="20"/>
          <w:szCs w:val="20"/>
        </w:rPr>
      </w:pPr>
    </w:p>
    <w:p w14:paraId="155B9961" w14:textId="0B9440A4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</w:t>
      </w:r>
      <w:r w:rsidR="000224A1">
        <w:rPr>
          <w:sz w:val="20"/>
          <w:szCs w:val="20"/>
        </w:rPr>
        <w:t xml:space="preserve"> Angebotsabgabe</w:t>
      </w:r>
      <w:r w:rsidR="004058B7">
        <w:rPr>
          <w:sz w:val="20"/>
          <w:szCs w:val="20"/>
        </w:rPr>
        <w:t>.</w:t>
      </w:r>
    </w:p>
    <w:p w14:paraId="7617CA5E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9BB77D4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7F0C745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B19984D" w14:textId="77777777" w:rsidR="000852F6" w:rsidRPr="00A4233A" w:rsidRDefault="000852F6" w:rsidP="000852F6">
      <w:pPr>
        <w:rPr>
          <w:sz w:val="20"/>
          <w:szCs w:val="20"/>
        </w:rPr>
      </w:pPr>
    </w:p>
    <w:p w14:paraId="4FF4B416" w14:textId="77777777" w:rsidR="000852F6" w:rsidRDefault="000852F6" w:rsidP="000852F6">
      <w:pPr>
        <w:rPr>
          <w:sz w:val="20"/>
          <w:szCs w:val="20"/>
        </w:rPr>
      </w:pPr>
    </w:p>
    <w:p w14:paraId="79ADA268" w14:textId="77777777" w:rsidR="008843D0" w:rsidRPr="00A4233A" w:rsidRDefault="008843D0" w:rsidP="000852F6">
      <w:pPr>
        <w:rPr>
          <w:sz w:val="20"/>
          <w:szCs w:val="20"/>
        </w:rPr>
      </w:pPr>
    </w:p>
    <w:p w14:paraId="153C57A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6FAB2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1A9AD70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41374D68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01A154E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5436F73" w14:textId="4BD5D22A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327D25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27174B79" w14:textId="77777777" w:rsidR="000852F6" w:rsidRDefault="000852F6" w:rsidP="000852F6">
      <w:pPr>
        <w:rPr>
          <w:sz w:val="20"/>
          <w:szCs w:val="20"/>
        </w:rPr>
      </w:pPr>
    </w:p>
    <w:p w14:paraId="428D0D0C" w14:textId="674829D6" w:rsidR="000224A1" w:rsidRPr="00A4233A" w:rsidRDefault="000224A1" w:rsidP="000224A1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327D25">
        <w:rPr>
          <w:sz w:val="20"/>
          <w:szCs w:val="20"/>
        </w:rPr>
        <w:t>28.07.2026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44F141B3" w14:textId="77777777" w:rsidR="000224A1" w:rsidRDefault="000224A1" w:rsidP="000852F6">
      <w:pPr>
        <w:rPr>
          <w:sz w:val="20"/>
          <w:szCs w:val="20"/>
        </w:rPr>
      </w:pPr>
    </w:p>
    <w:p w14:paraId="18384A74" w14:textId="77777777" w:rsidR="000224A1" w:rsidRPr="00A4233A" w:rsidRDefault="000224A1" w:rsidP="000852F6">
      <w:pPr>
        <w:rPr>
          <w:sz w:val="20"/>
          <w:szCs w:val="20"/>
        </w:rPr>
      </w:pPr>
    </w:p>
    <w:p w14:paraId="43B724E1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640EAB9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1DA55F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5021AE57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372A1AD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655599A0" w14:textId="343E6E88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327D25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1FF38D4E" w14:textId="77777777" w:rsidR="005107A9" w:rsidRDefault="005107A9" w:rsidP="00B06249">
      <w:pPr>
        <w:rPr>
          <w:sz w:val="20"/>
          <w:szCs w:val="20"/>
        </w:rPr>
      </w:pPr>
    </w:p>
    <w:p w14:paraId="5D80BEAE" w14:textId="77777777" w:rsidR="0041576D" w:rsidRDefault="0041576D" w:rsidP="00B06249">
      <w:pPr>
        <w:rPr>
          <w:sz w:val="20"/>
          <w:szCs w:val="20"/>
        </w:rPr>
      </w:pPr>
    </w:p>
    <w:p w14:paraId="2F1FEEC8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771832C3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7660674F" w14:textId="199E8DB7" w:rsidR="008843D0" w:rsidRDefault="00327D25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4FC014F7" w14:textId="166CD9A1" w:rsidR="00327D25" w:rsidRDefault="00327D25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6B68474B" w14:textId="77777777" w:rsidR="00F23659" w:rsidRPr="00F23659" w:rsidRDefault="00F23659" w:rsidP="00F23659">
      <w:pPr>
        <w:ind w:firstLine="70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</w:t>
      </w:r>
      <w:r w:rsidRPr="00F23659">
        <w:rPr>
          <w:rFonts w:eastAsia="Calibri"/>
          <w:sz w:val="20"/>
          <w:szCs w:val="20"/>
        </w:rPr>
        <w:t>Bitte reichen Sie das bepreiste LV als P</w:t>
      </w:r>
      <w:r>
        <w:rPr>
          <w:rFonts w:eastAsia="Calibri"/>
          <w:sz w:val="20"/>
          <w:szCs w:val="20"/>
        </w:rPr>
        <w:t>DF-Datei und als GAEB-Datei ein.)</w:t>
      </w:r>
    </w:p>
    <w:p w14:paraId="1A84035B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55817E51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63D7D578" w14:textId="12F040AF" w:rsidR="004058B7" w:rsidRDefault="00327D25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260203_AUS_RWMe_Dachaufsicht_IndexD.pdf</w:t>
      </w:r>
    </w:p>
    <w:p w14:paraId="40177CCE" w14:textId="6ADCF592" w:rsidR="00327D25" w:rsidRDefault="00327D25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260203_AUS_RWMes_Ansichten_IndexE-pdf</w:t>
      </w:r>
    </w:p>
    <w:p w14:paraId="750712FA" w14:textId="2B7D0245" w:rsidR="00327D25" w:rsidRDefault="00327D25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260203_AUS_RWMes_Erdgeschoss_IndexL.pdf</w:t>
      </w:r>
    </w:p>
    <w:p w14:paraId="4ED8B4EC" w14:textId="7FD38A3B" w:rsidR="00327D25" w:rsidRDefault="00327D25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260203_AUS_RWMes_Schnitt 1 und 2_IndexG.pdf</w:t>
      </w:r>
    </w:p>
    <w:p w14:paraId="3151D2AC" w14:textId="3D022B1F" w:rsidR="00327D25" w:rsidRDefault="00327D25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260203_AUS_RWMes_Schnitt 3 und 4_indexG.pdf</w:t>
      </w:r>
    </w:p>
    <w:p w14:paraId="0D39E009" w14:textId="64FFF66A" w:rsidR="00327D25" w:rsidRDefault="00327D25" w:rsidP="00327D25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260310_RW Meschede_1.Nachtrag_Statik.pdf</w:t>
      </w:r>
    </w:p>
    <w:p w14:paraId="0BBA4F76" w14:textId="523DCCEA" w:rsidR="00327D25" w:rsidRPr="00327D25" w:rsidRDefault="00327D25" w:rsidP="00327D25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260626_AUS_RW </w:t>
      </w:r>
      <w:proofErr w:type="spellStart"/>
      <w:r>
        <w:rPr>
          <w:rFonts w:eastAsia="Calibri"/>
          <w:sz w:val="20"/>
          <w:szCs w:val="20"/>
        </w:rPr>
        <w:t>Mes_Zwischengeschoss_Index</w:t>
      </w:r>
      <w:proofErr w:type="spellEnd"/>
      <w:r>
        <w:rPr>
          <w:rFonts w:eastAsia="Calibri"/>
          <w:sz w:val="20"/>
          <w:szCs w:val="20"/>
        </w:rPr>
        <w:t xml:space="preserve"> G.pdf</w:t>
      </w:r>
      <w:r>
        <w:rPr>
          <w:rFonts w:eastAsia="Calibri"/>
          <w:sz w:val="20"/>
          <w:szCs w:val="20"/>
        </w:rPr>
        <w:tab/>
      </w:r>
    </w:p>
    <w:p w14:paraId="6A2559F2" w14:textId="77777777" w:rsidR="008843D0" w:rsidRDefault="008843D0" w:rsidP="00B06249">
      <w:pPr>
        <w:rPr>
          <w:b/>
          <w:sz w:val="20"/>
          <w:szCs w:val="20"/>
        </w:rPr>
      </w:pPr>
    </w:p>
    <w:p w14:paraId="35F894B2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1C6D4D34" w14:textId="0AF8810D" w:rsidR="008843D0" w:rsidRDefault="00327D25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Anlage 2_VHB 214 – Besondere Vertragsbedingungen</w:t>
      </w:r>
    </w:p>
    <w:p w14:paraId="717035A9" w14:textId="077A79A2" w:rsidR="00327D25" w:rsidRDefault="00327D25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VHB 513 10-2018 – Besondere Vertragsbedingungen </w:t>
      </w:r>
      <w:proofErr w:type="spellStart"/>
      <w:r>
        <w:rPr>
          <w:rFonts w:eastAsia="Calibri"/>
          <w:sz w:val="20"/>
          <w:szCs w:val="20"/>
        </w:rPr>
        <w:t>TVvG</w:t>
      </w:r>
      <w:proofErr w:type="spellEnd"/>
      <w:r>
        <w:rPr>
          <w:rFonts w:eastAsia="Calibri"/>
          <w:sz w:val="20"/>
          <w:szCs w:val="20"/>
        </w:rPr>
        <w:t xml:space="preserve"> NRW.pdf</w:t>
      </w:r>
      <w:r>
        <w:rPr>
          <w:rFonts w:eastAsia="Calibri"/>
          <w:sz w:val="20"/>
          <w:szCs w:val="20"/>
        </w:rPr>
        <w:tab/>
      </w:r>
    </w:p>
    <w:p w14:paraId="283783E2" w14:textId="77777777" w:rsidR="008843D0" w:rsidRDefault="008843D0" w:rsidP="004058B7">
      <w:pPr>
        <w:rPr>
          <w:sz w:val="20"/>
          <w:szCs w:val="20"/>
          <w:u w:val="single"/>
        </w:rPr>
      </w:pPr>
    </w:p>
    <w:p w14:paraId="7237F939" w14:textId="77777777" w:rsidR="000224A1" w:rsidRDefault="000224A1" w:rsidP="004058B7">
      <w:pPr>
        <w:rPr>
          <w:sz w:val="20"/>
          <w:szCs w:val="20"/>
          <w:u w:val="single"/>
        </w:rPr>
      </w:pPr>
    </w:p>
    <w:p w14:paraId="74CB2D38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3192BF6C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65C6524C" w14:textId="77777777" w:rsidR="00B06249" w:rsidRDefault="00B06249" w:rsidP="000224A1">
      <w:pPr>
        <w:ind w:left="142" w:hanging="142"/>
        <w:rPr>
          <w:sz w:val="20"/>
          <w:szCs w:val="20"/>
        </w:rPr>
      </w:pPr>
    </w:p>
    <w:p w14:paraId="0EF82468" w14:textId="55399501" w:rsidR="00B06249" w:rsidRDefault="008D4174" w:rsidP="000224A1">
      <w:pPr>
        <w:ind w:left="142" w:hanging="142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Pr="008D4174">
        <w:rPr>
          <w:sz w:val="20"/>
          <w:szCs w:val="20"/>
        </w:rPr>
        <w:t xml:space="preserve">Verhandlungen finden bei öffentlichen Ausschreibungen </w:t>
      </w:r>
      <w:r w:rsidR="00B826DB" w:rsidRPr="008D4174">
        <w:rPr>
          <w:sz w:val="20"/>
          <w:szCs w:val="20"/>
        </w:rPr>
        <w:t xml:space="preserve">in der Regel </w:t>
      </w:r>
      <w:r w:rsidRPr="008D4174">
        <w:rPr>
          <w:sz w:val="20"/>
          <w:szCs w:val="20"/>
        </w:rPr>
        <w:t xml:space="preserve">nicht statt, sind </w:t>
      </w:r>
      <w:r w:rsidR="00B826DB">
        <w:rPr>
          <w:sz w:val="20"/>
          <w:szCs w:val="20"/>
        </w:rPr>
        <w:t xml:space="preserve">jedoch </w:t>
      </w:r>
      <w:r w:rsidR="00221E91">
        <w:rPr>
          <w:sz w:val="20"/>
          <w:szCs w:val="20"/>
        </w:rPr>
        <w:t xml:space="preserve">bei </w:t>
      </w:r>
      <w:r w:rsidR="00B826DB">
        <w:rPr>
          <w:sz w:val="20"/>
          <w:szCs w:val="20"/>
        </w:rPr>
        <w:t>Vorliegen</w:t>
      </w:r>
      <w:r w:rsidRPr="008D4174">
        <w:rPr>
          <w:sz w:val="20"/>
          <w:szCs w:val="20"/>
        </w:rPr>
        <w:t xml:space="preserve"> besondere</w:t>
      </w:r>
      <w:r w:rsidR="00221E91">
        <w:rPr>
          <w:sz w:val="20"/>
          <w:szCs w:val="20"/>
        </w:rPr>
        <w:t>r</w:t>
      </w:r>
      <w:r w:rsidRPr="008D4174">
        <w:rPr>
          <w:sz w:val="20"/>
          <w:szCs w:val="20"/>
        </w:rPr>
        <w:t xml:space="preserve"> Umstände zulässig und möglich.</w:t>
      </w:r>
    </w:p>
    <w:p w14:paraId="458947DA" w14:textId="77777777" w:rsidR="008D4174" w:rsidRDefault="008D4174" w:rsidP="000224A1">
      <w:pPr>
        <w:ind w:left="142" w:hanging="142"/>
        <w:rPr>
          <w:sz w:val="20"/>
          <w:szCs w:val="20"/>
        </w:rPr>
      </w:pPr>
    </w:p>
    <w:p w14:paraId="60996A38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788CC846" w14:textId="77777777" w:rsidR="00B06249" w:rsidRDefault="00B06249" w:rsidP="000224A1">
      <w:pPr>
        <w:ind w:left="142" w:hanging="142"/>
        <w:rPr>
          <w:rFonts w:eastAsia="Calibri"/>
          <w:sz w:val="20"/>
          <w:szCs w:val="20"/>
        </w:rPr>
      </w:pPr>
    </w:p>
    <w:p w14:paraId="4BEC0EC7" w14:textId="77777777" w:rsidR="00F23659" w:rsidRDefault="00A5165C" w:rsidP="000224A1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39FFD11E" w14:textId="77777777" w:rsidR="00F23659" w:rsidRDefault="00F23659" w:rsidP="000224A1">
      <w:pPr>
        <w:ind w:left="142" w:hanging="142"/>
        <w:rPr>
          <w:rFonts w:eastAsia="Calibri"/>
          <w:sz w:val="20"/>
          <w:szCs w:val="20"/>
        </w:rPr>
      </w:pPr>
    </w:p>
    <w:p w14:paraId="26064A29" w14:textId="16866E51" w:rsidR="005C060E" w:rsidRPr="000224A1" w:rsidRDefault="000224A1" w:rsidP="000224A1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5A57CDB3" w14:textId="77777777" w:rsidR="005C060E" w:rsidRDefault="005C060E" w:rsidP="000224A1">
      <w:pPr>
        <w:ind w:left="142" w:hanging="142"/>
        <w:rPr>
          <w:rFonts w:eastAsia="Calibri"/>
          <w:sz w:val="20"/>
          <w:szCs w:val="20"/>
        </w:rPr>
      </w:pPr>
    </w:p>
    <w:p w14:paraId="757B3ED1" w14:textId="77777777" w:rsidR="00F23659" w:rsidRDefault="00F23659" w:rsidP="000224A1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25BC42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B3EBD9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6892E5B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6683FCE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708A8FDF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50F39BC" w14:textId="5688493F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75188F">
        <w:rPr>
          <w:sz w:val="20"/>
          <w:szCs w:val="20"/>
        </w:rPr>
        <w:t>Kleinehr</w:t>
      </w:r>
    </w:p>
    <w:p w14:paraId="2426B990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6D72" w14:textId="77777777" w:rsidR="00FF3D01" w:rsidRDefault="00FF3D01">
      <w:r>
        <w:separator/>
      </w:r>
    </w:p>
  </w:endnote>
  <w:endnote w:type="continuationSeparator" w:id="0">
    <w:p w14:paraId="68A71FA2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A9F9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51C08CC" wp14:editId="0F8A58E6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1A70B6C9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71210420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1AA827EE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401082F1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4C8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D0EC57A" wp14:editId="2ABAAEAA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51C04A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5EEB7F5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0B8206E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16507A68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8085" w14:textId="77777777" w:rsidR="00FF3D01" w:rsidRDefault="00FF3D01">
      <w:r>
        <w:separator/>
      </w:r>
    </w:p>
  </w:footnote>
  <w:footnote w:type="continuationSeparator" w:id="0">
    <w:p w14:paraId="3022FB7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ED9C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339F37A3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F668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227D7" wp14:editId="275F414B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F2661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28C03880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227D7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28F2661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28C03880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589A17" wp14:editId="3E1C0E8A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5566A816" wp14:editId="5E4B39AB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F0419F" wp14:editId="4A1224D6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D598F7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419F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61D598F7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7F9CA9CD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2A0F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843D0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17725812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12A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811A6A" wp14:editId="78DF2A73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4D8473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11A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4E4D8473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6C64BB" wp14:editId="6D612396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4CAF61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</w:t>
                          </w:r>
                          <w:proofErr w:type="spellStart"/>
                          <w:r>
                            <w:t>aa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6C64BB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1F4CAF61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</w:t>
                    </w:r>
                    <w:proofErr w:type="spellStart"/>
                    <w:r>
                      <w:t>aa</w:t>
                    </w:r>
                    <w:proofErr w:type="spellEnd"/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429F2089" wp14:editId="6DB00919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155A026A" wp14:editId="391B5993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75B53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28A76F3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3A639389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694837AA" wp14:editId="128C57BE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741187">
    <w:abstractNumId w:val="3"/>
  </w:num>
  <w:num w:numId="2" w16cid:durableId="852458100">
    <w:abstractNumId w:val="8"/>
  </w:num>
  <w:num w:numId="3" w16cid:durableId="1633558348">
    <w:abstractNumId w:val="7"/>
  </w:num>
  <w:num w:numId="4" w16cid:durableId="1118178895">
    <w:abstractNumId w:val="0"/>
  </w:num>
  <w:num w:numId="5" w16cid:durableId="641077350">
    <w:abstractNumId w:val="1"/>
  </w:num>
  <w:num w:numId="6" w16cid:durableId="131213692">
    <w:abstractNumId w:val="5"/>
  </w:num>
  <w:num w:numId="7" w16cid:durableId="1401710200">
    <w:abstractNumId w:val="9"/>
  </w:num>
  <w:num w:numId="8" w16cid:durableId="528376510">
    <w:abstractNumId w:val="2"/>
  </w:num>
  <w:num w:numId="9" w16cid:durableId="1495609228">
    <w:abstractNumId w:val="4"/>
  </w:num>
  <w:num w:numId="10" w16cid:durableId="810555088">
    <w:abstractNumId w:val="6"/>
  </w:num>
  <w:num w:numId="11" w16cid:durableId="430511878">
    <w:abstractNumId w:val="11"/>
  </w:num>
  <w:num w:numId="12" w16cid:durableId="1205094454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T4hwZoEUN9dR5m6XxObmIFxqe1LJ5d528PGtm+vKX9NuV4xrbiwnraTrFe/z7nAPjWOFLoXf/WP95l/VB7dOhw==" w:salt="Q6RKElrmyP0XrfwchPJbNQ=="/>
  <w:defaultTabStop w:val="708"/>
  <w:autoHyphenation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224A1"/>
    <w:rsid w:val="00030499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0372E"/>
    <w:rsid w:val="00121E8D"/>
    <w:rsid w:val="0016498F"/>
    <w:rsid w:val="001D7999"/>
    <w:rsid w:val="00221E91"/>
    <w:rsid w:val="00275DD3"/>
    <w:rsid w:val="0029008C"/>
    <w:rsid w:val="002E4DD9"/>
    <w:rsid w:val="002F3F29"/>
    <w:rsid w:val="00303E72"/>
    <w:rsid w:val="00311E25"/>
    <w:rsid w:val="00327D25"/>
    <w:rsid w:val="00373CD8"/>
    <w:rsid w:val="003771F4"/>
    <w:rsid w:val="00380FC0"/>
    <w:rsid w:val="003829B0"/>
    <w:rsid w:val="003944E0"/>
    <w:rsid w:val="004029EA"/>
    <w:rsid w:val="004058B7"/>
    <w:rsid w:val="0041576D"/>
    <w:rsid w:val="0044008D"/>
    <w:rsid w:val="004420A9"/>
    <w:rsid w:val="00451B0C"/>
    <w:rsid w:val="00453603"/>
    <w:rsid w:val="00466016"/>
    <w:rsid w:val="00471615"/>
    <w:rsid w:val="004A5ECD"/>
    <w:rsid w:val="004C678C"/>
    <w:rsid w:val="005107A9"/>
    <w:rsid w:val="00573BC3"/>
    <w:rsid w:val="0059288A"/>
    <w:rsid w:val="005951B1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21CE6"/>
    <w:rsid w:val="00636E2C"/>
    <w:rsid w:val="0065706C"/>
    <w:rsid w:val="00661416"/>
    <w:rsid w:val="0067006A"/>
    <w:rsid w:val="006813B3"/>
    <w:rsid w:val="0068476F"/>
    <w:rsid w:val="00684E9C"/>
    <w:rsid w:val="00701ADA"/>
    <w:rsid w:val="00707814"/>
    <w:rsid w:val="007205D7"/>
    <w:rsid w:val="00720AE1"/>
    <w:rsid w:val="00734EF6"/>
    <w:rsid w:val="00741FED"/>
    <w:rsid w:val="0075188F"/>
    <w:rsid w:val="007741CB"/>
    <w:rsid w:val="00777831"/>
    <w:rsid w:val="007C1D49"/>
    <w:rsid w:val="007C4379"/>
    <w:rsid w:val="007D5E82"/>
    <w:rsid w:val="00805418"/>
    <w:rsid w:val="00831A63"/>
    <w:rsid w:val="0083373F"/>
    <w:rsid w:val="00840163"/>
    <w:rsid w:val="00844A3B"/>
    <w:rsid w:val="00850570"/>
    <w:rsid w:val="00855654"/>
    <w:rsid w:val="008843D0"/>
    <w:rsid w:val="00887E43"/>
    <w:rsid w:val="008938D3"/>
    <w:rsid w:val="008B2B0F"/>
    <w:rsid w:val="008D265E"/>
    <w:rsid w:val="008D2833"/>
    <w:rsid w:val="008D4174"/>
    <w:rsid w:val="008F0DA3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2577C"/>
    <w:rsid w:val="00B35269"/>
    <w:rsid w:val="00B4278A"/>
    <w:rsid w:val="00B51B6B"/>
    <w:rsid w:val="00B826DB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930AF"/>
    <w:rsid w:val="00DE556E"/>
    <w:rsid w:val="00E42227"/>
    <w:rsid w:val="00E50DCA"/>
    <w:rsid w:val="00E76896"/>
    <w:rsid w:val="00E97206"/>
    <w:rsid w:val="00EB0491"/>
    <w:rsid w:val="00EB4E32"/>
    <w:rsid w:val="00EC0A75"/>
    <w:rsid w:val="00EC6B87"/>
    <w:rsid w:val="00F05524"/>
    <w:rsid w:val="00F10663"/>
    <w:rsid w:val="00F23659"/>
    <w:rsid w:val="00F53036"/>
    <w:rsid w:val="00F65CE4"/>
    <w:rsid w:val="00F7370B"/>
    <w:rsid w:val="00F73824"/>
    <w:rsid w:val="00F942DE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5435B54F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8AB2-BAA1-4880-B178-D35C6F57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3</Pages>
  <Words>639</Words>
  <Characters>4031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4661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3</cp:revision>
  <cp:lastPrinted>2026-02-10T14:37:00Z</cp:lastPrinted>
  <dcterms:created xsi:type="dcterms:W3CDTF">2026-07-20T11:24:00Z</dcterms:created>
  <dcterms:modified xsi:type="dcterms:W3CDTF">2026-07-20T11:26:00Z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